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906DE" w14:textId="77777777" w:rsidR="00162525" w:rsidRDefault="00162525" w:rsidP="00162525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MASON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09F95675" w14:textId="77777777" w:rsidR="00162525" w:rsidRDefault="00162525" w:rsidP="00162525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D7677E2" w14:textId="77777777" w:rsidR="00162525" w:rsidRDefault="00162525" w:rsidP="00162525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4E1E77B" w14:textId="77777777" w:rsidR="00162525" w:rsidRDefault="00162525" w:rsidP="00162525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William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Swayn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Atherston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Warwickshire(q.v.),</w:t>
      </w:r>
    </w:p>
    <w:p w14:paraId="697A0D02" w14:textId="77777777" w:rsidR="00162525" w:rsidRDefault="00162525" w:rsidP="00162525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Roger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Pycard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Gilding Norton(q.v.) and Thomas Frankton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Wykin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</w:t>
      </w:r>
    </w:p>
    <w:p w14:paraId="0A51EFD4" w14:textId="77777777" w:rsidR="00162525" w:rsidRDefault="00162525" w:rsidP="00162525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Leicestershire(q.v.).</w:t>
      </w:r>
    </w:p>
    <w:p w14:paraId="046A534A" w14:textId="77777777" w:rsidR="00162525" w:rsidRDefault="00162525" w:rsidP="00162525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7E09E4FE" w14:textId="77777777" w:rsidR="00162525" w:rsidRDefault="00162525" w:rsidP="00162525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CA2DD6E" w14:textId="77777777" w:rsidR="00162525" w:rsidRDefault="00162525" w:rsidP="00162525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F15BA39" w14:textId="77777777" w:rsidR="00162525" w:rsidRDefault="00162525" w:rsidP="00162525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13 December 2021</w:t>
      </w:r>
    </w:p>
    <w:p w14:paraId="0688029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B8F6F" w14:textId="77777777" w:rsidR="00162525" w:rsidRDefault="00162525" w:rsidP="009139A6">
      <w:r>
        <w:separator/>
      </w:r>
    </w:p>
  </w:endnote>
  <w:endnote w:type="continuationSeparator" w:id="0">
    <w:p w14:paraId="1615E5FE" w14:textId="77777777" w:rsidR="00162525" w:rsidRDefault="0016252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0E7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1AD7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F13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95013" w14:textId="77777777" w:rsidR="00162525" w:rsidRDefault="00162525" w:rsidP="009139A6">
      <w:r>
        <w:separator/>
      </w:r>
    </w:p>
  </w:footnote>
  <w:footnote w:type="continuationSeparator" w:id="0">
    <w:p w14:paraId="078BB520" w14:textId="77777777" w:rsidR="00162525" w:rsidRDefault="0016252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D42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A77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71BE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525"/>
    <w:rsid w:val="000666E0"/>
    <w:rsid w:val="00162525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D1156"/>
  <w15:chartTrackingRefBased/>
  <w15:docId w15:val="{22B9E372-134A-4502-AB80-82D6E7DEC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625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2022-01-11T20:28:00Z</dcterms:created>
  <dcterms:modified xsi:type="dcterms:W3CDTF">2022-01-11T20:28:00Z</dcterms:modified>
</cp:coreProperties>
</file>